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19F41D45" w:rsidR="00E90E49" w:rsidRPr="00D05391"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A8777A">
        <w:t>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D05391" w:rsidRPr="00D05391">
        <w:rPr>
          <w:sz w:val="32"/>
          <w:szCs w:val="32"/>
        </w:rPr>
        <w:t>1906846</w:t>
      </w:r>
    </w:p>
    <w:p w14:paraId="5B6644FB" w14:textId="77777777" w:rsidR="00E90E49" w:rsidRPr="00CE0424" w:rsidRDefault="00A8777A" w:rsidP="00311702">
      <w:pPr>
        <w:pStyle w:val="3GPPHeader"/>
      </w:pPr>
      <w:r>
        <w:t>Reno</w:t>
      </w:r>
      <w:r w:rsidR="00126758" w:rsidRPr="00126758">
        <w:t xml:space="preserve">, </w:t>
      </w:r>
      <w:r>
        <w:t>US</w:t>
      </w:r>
      <w:r w:rsidR="00126758" w:rsidRPr="00126758">
        <w:t xml:space="preserve">, </w:t>
      </w:r>
      <w:r>
        <w:t>13</w:t>
      </w:r>
      <w:r w:rsidR="00126758" w:rsidRPr="00126758">
        <w:t xml:space="preserve"> – 1</w:t>
      </w:r>
      <w:r>
        <w:t>7</w:t>
      </w:r>
      <w:r w:rsidR="00126758" w:rsidRPr="00126758">
        <w:t xml:space="preserve"> Ma</w:t>
      </w:r>
      <w:r>
        <w:t>y</w:t>
      </w:r>
      <w:r w:rsidR="00126758" w:rsidRPr="00126758">
        <w:t xml:space="preserve"> 201</w:t>
      </w:r>
      <w:r w:rsidR="00126758">
        <w:t>9</w:t>
      </w:r>
    </w:p>
    <w:p w14:paraId="7D7146BE" w14:textId="77777777" w:rsidR="00E90E49" w:rsidRPr="00CE0424" w:rsidRDefault="00E90E49" w:rsidP="00357380">
      <w:pPr>
        <w:pStyle w:val="3GPPHeader"/>
      </w:pPr>
    </w:p>
    <w:p w14:paraId="7DB3E6FF" w14:textId="12D83191" w:rsidR="00E90E49" w:rsidRPr="0048107C" w:rsidRDefault="00E90E49" w:rsidP="00311702">
      <w:pPr>
        <w:pStyle w:val="3GPPHeader"/>
        <w:rPr>
          <w:sz w:val="22"/>
          <w:szCs w:val="22"/>
        </w:rPr>
      </w:pPr>
      <w:r w:rsidRPr="00CE0424">
        <w:rPr>
          <w:sz w:val="22"/>
          <w:szCs w:val="22"/>
        </w:rPr>
        <w:t>Agenda Item:</w:t>
      </w:r>
      <w:r w:rsidRPr="00CE0424">
        <w:rPr>
          <w:sz w:val="22"/>
          <w:szCs w:val="22"/>
        </w:rPr>
        <w:tab/>
      </w:r>
      <w:r w:rsidR="0048107C" w:rsidRPr="0048107C">
        <w:rPr>
          <w:sz w:val="22"/>
          <w:szCs w:val="22"/>
        </w:rPr>
        <w:t>11.7.2.3</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3AA4F2D3" w:rsidR="00E90E49" w:rsidRPr="00D2702D" w:rsidRDefault="003D3C45" w:rsidP="00311702">
      <w:pPr>
        <w:pStyle w:val="3GPPHeader"/>
        <w:rPr>
          <w:sz w:val="22"/>
          <w:szCs w:val="22"/>
        </w:rPr>
      </w:pPr>
      <w:r w:rsidRPr="00D2702D">
        <w:rPr>
          <w:sz w:val="22"/>
          <w:szCs w:val="22"/>
        </w:rPr>
        <w:t>Title:</w:t>
      </w:r>
      <w:r w:rsidR="00E90E49" w:rsidRPr="00D2702D">
        <w:rPr>
          <w:sz w:val="22"/>
          <w:szCs w:val="22"/>
        </w:rPr>
        <w:tab/>
      </w:r>
      <w:r w:rsidR="00D2702D" w:rsidRPr="00D2702D">
        <w:rPr>
          <w:sz w:val="22"/>
          <w:szCs w:val="22"/>
        </w:rPr>
        <w:t xml:space="preserve">Ethernet header compression </w:t>
      </w:r>
      <w:r w:rsidR="001F6D3A">
        <w:rPr>
          <w:sz w:val="22"/>
          <w:szCs w:val="22"/>
        </w:rPr>
        <w:t>principles</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702D">
        <w:rPr>
          <w:sz w:val="22"/>
          <w:szCs w:val="22"/>
        </w:rPr>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A0C3C09" w14:textId="7EBB747B" w:rsidR="00D732E2" w:rsidRPr="00D732E2" w:rsidRDefault="00D732E2" w:rsidP="00D732E2">
      <w:pPr>
        <w:pStyle w:val="BodyText"/>
      </w:pPr>
      <w:r w:rsidRPr="00D732E2">
        <w:t>The study on NR-II</w:t>
      </w:r>
      <w:r w:rsidR="00BE550D">
        <w:t>o</w:t>
      </w:r>
      <w:r w:rsidRPr="00D732E2">
        <w:t>T concluded (see TR 38.825 [</w:t>
      </w:r>
      <w:r w:rsidR="00BE550D">
        <w:t>1</w:t>
      </w:r>
      <w:r w:rsidRPr="00D732E2">
        <w:t>]) among others that Ethernet header compression is beneficial in the context of Industrial IoT. The work item [</w:t>
      </w:r>
      <w:r w:rsidR="00BE550D">
        <w:t>2</w:t>
      </w:r>
      <w:r w:rsidRPr="00D732E2">
        <w:t>] defines the following related objective:</w:t>
      </w:r>
    </w:p>
    <w:p w14:paraId="6267F631" w14:textId="77777777" w:rsidR="00D732E2" w:rsidRPr="00D732E2" w:rsidRDefault="00D732E2" w:rsidP="009A3F93">
      <w:pPr>
        <w:pStyle w:val="BodyText"/>
        <w:numPr>
          <w:ilvl w:val="0"/>
          <w:numId w:val="24"/>
        </w:numPr>
      </w:pPr>
      <w:r w:rsidRPr="00BE550D">
        <w:rPr>
          <w:b/>
        </w:rPr>
        <w:t>Specify Ethernet header compression based on structure-aware algorithm</w:t>
      </w:r>
      <w:r w:rsidRPr="00D732E2">
        <w:t xml:space="preserve"> [RAN2].</w:t>
      </w:r>
    </w:p>
    <w:p w14:paraId="495C963C" w14:textId="77777777" w:rsidR="00D732E2" w:rsidRPr="00D732E2" w:rsidRDefault="00D732E2" w:rsidP="009A3F93">
      <w:pPr>
        <w:pStyle w:val="BodyText"/>
        <w:numPr>
          <w:ilvl w:val="1"/>
          <w:numId w:val="24"/>
        </w:numPr>
      </w:pPr>
      <w:r w:rsidRPr="00D732E2">
        <w:t>Ethernet header compression solution for LTE to be specified once the design principle for NR is agreed. The impacted LTE specifications to be added latest at RAN#85.</w:t>
      </w:r>
    </w:p>
    <w:p w14:paraId="1A9C07EC" w14:textId="3AA3B817" w:rsidR="001526A8" w:rsidRDefault="00D2702D" w:rsidP="00CE0424">
      <w:pPr>
        <w:pStyle w:val="BodyText"/>
      </w:pPr>
      <w:r>
        <w:t xml:space="preserve">In previous RAN2 meeting, the solutions for header compression had been discussed and it had been agreed: </w:t>
      </w:r>
    </w:p>
    <w:p w14:paraId="54393108" w14:textId="77777777" w:rsidR="00D2702D" w:rsidRDefault="00D2702D" w:rsidP="00D2702D">
      <w:pPr>
        <w:pStyle w:val="Agreement"/>
      </w:pPr>
      <w:r>
        <w:t>We develop Ethernet header compression 100% in 3GPP TS (not by extending ROHC)</w:t>
      </w:r>
    </w:p>
    <w:p w14:paraId="0E24F3A5" w14:textId="77777777" w:rsidR="00EB1C65" w:rsidRDefault="00EB1C65" w:rsidP="00CE0424">
      <w:pPr>
        <w:pStyle w:val="BodyText"/>
      </w:pPr>
    </w:p>
    <w:p w14:paraId="1014A419" w14:textId="761A9035" w:rsidR="00477768" w:rsidRPr="007068C8" w:rsidRDefault="002674A4" w:rsidP="00CE0424">
      <w:pPr>
        <w:pStyle w:val="BodyText"/>
      </w:pPr>
      <w:r>
        <w:t xml:space="preserve">In this contribution we </w:t>
      </w:r>
      <w:r w:rsidRPr="00ED78D6">
        <w:t xml:space="preserve">discuss </w:t>
      </w:r>
      <w:r w:rsidR="00ED78D6" w:rsidRPr="00ED78D6">
        <w:t>the design principles for the Ethernet header compression algorithm</w:t>
      </w:r>
      <w:r w:rsidRPr="00ED78D6">
        <w:t>.</w:t>
      </w:r>
      <w:r w:rsidR="001526A8">
        <w:t xml:space="preserve"> </w:t>
      </w:r>
    </w:p>
    <w:p w14:paraId="02E7FE8B" w14:textId="77777777" w:rsidR="004000E8" w:rsidRPr="00CE0424" w:rsidRDefault="00230D18" w:rsidP="00CE0424">
      <w:pPr>
        <w:pStyle w:val="Heading1"/>
      </w:pPr>
      <w:bookmarkStart w:id="1" w:name="_Ref178064866"/>
      <w:r>
        <w:t>2</w:t>
      </w:r>
      <w:r>
        <w:tab/>
      </w:r>
      <w:r w:rsidR="004000E8" w:rsidRPr="00CE0424">
        <w:t>Discussion</w:t>
      </w:r>
      <w:bookmarkEnd w:id="1"/>
    </w:p>
    <w:p w14:paraId="2D9A6E66" w14:textId="03C88AB2" w:rsidR="00E46CBA" w:rsidRPr="006A1F37" w:rsidRDefault="00E46CBA" w:rsidP="00907A7E">
      <w:pPr>
        <w:pStyle w:val="BodyText"/>
      </w:pPr>
      <w:r w:rsidRPr="00907A7E">
        <w:t>With header compression applied to Ethernet, especially for the typically small payload sizes of industrial applications, large gains are expected. Different approaches were discussed to specify header compression during the study item phase</w:t>
      </w:r>
      <w:r>
        <w:t xml:space="preserve"> and in the work item</w:t>
      </w:r>
      <w:r w:rsidR="0098597F">
        <w:t>:</w:t>
      </w:r>
      <w:r>
        <w:t xml:space="preserve"> a </w:t>
      </w:r>
      <w:r w:rsidRPr="00907A7E">
        <w:t>(header-) structure-aware approach such as a new PDCP header compression solution or reusing the ROHC framework with a new Ethernet ROHC profile</w:t>
      </w:r>
      <w:r>
        <w:t>.</w:t>
      </w:r>
      <w:r w:rsidRPr="00907A7E">
        <w:t xml:space="preserve"> </w:t>
      </w:r>
      <w:r w:rsidR="00B23FD8" w:rsidRPr="00907A7E">
        <w:t xml:space="preserve">Eventually RAN2 decided to specify Ethernet header compression </w:t>
      </w:r>
      <w:r w:rsidR="000A6D0C" w:rsidRPr="00907A7E">
        <w:t>itself</w:t>
      </w:r>
      <w:r w:rsidR="00ED00FC" w:rsidRPr="00907A7E">
        <w:t xml:space="preserve"> as a new solution</w:t>
      </w:r>
      <w:r w:rsidRPr="00907A7E">
        <w:t xml:space="preserve">. </w:t>
      </w:r>
      <w:r w:rsidR="006A1F37">
        <w:t xml:space="preserve">In this contribution we discuss design principles to be considered for the </w:t>
      </w:r>
      <w:r w:rsidR="00A8339F">
        <w:t>new 3GPP defined solution.</w:t>
      </w:r>
    </w:p>
    <w:p w14:paraId="188A0737" w14:textId="77777777" w:rsidR="00E46CBA" w:rsidRPr="00907A7E" w:rsidRDefault="00E46CBA" w:rsidP="00907A7E">
      <w:pPr>
        <w:pStyle w:val="BodyText"/>
      </w:pPr>
      <w:r w:rsidRPr="00907A7E">
        <w:t>The following design principles were summarized in [1] which can be reconfirmed:</w:t>
      </w:r>
    </w:p>
    <w:p w14:paraId="02437963" w14:textId="77777777" w:rsidR="00E46CBA" w:rsidRPr="00720766" w:rsidRDefault="00E46CBA" w:rsidP="00E46CBA">
      <w:pPr>
        <w:pStyle w:val="Proposal"/>
        <w:tabs>
          <w:tab w:val="num" w:pos="1304"/>
        </w:tabs>
        <w:ind w:left="1304" w:hanging="1304"/>
      </w:pPr>
      <w:bookmarkStart w:id="2" w:name="_Toc3371878"/>
      <w:bookmarkStart w:id="3" w:name="_Toc3373924"/>
      <w:bookmarkStart w:id="4" w:name="_Toc4587322"/>
      <w:bookmarkStart w:id="5" w:name="_Toc4587651"/>
      <w:bookmarkStart w:id="6" w:name="_Toc4588349"/>
      <w:bookmarkStart w:id="7" w:name="_Toc4588381"/>
      <w:bookmarkStart w:id="8" w:name="_Toc4589698"/>
      <w:bookmarkStart w:id="9" w:name="_Toc4590935"/>
      <w:bookmarkStart w:id="10" w:name="_Toc4591846"/>
      <w:bookmarkStart w:id="11" w:name="_Toc4592209"/>
      <w:bookmarkStart w:id="12" w:name="_Toc5524764"/>
      <w:bookmarkStart w:id="13" w:name="_Toc7706798"/>
      <w:r w:rsidRPr="00720766">
        <w:t xml:space="preserve">Preamble, SFD and FCS are ignored </w:t>
      </w:r>
      <w:r>
        <w:t xml:space="preserve">and </w:t>
      </w:r>
      <w:r w:rsidRPr="00720766">
        <w:t>not transmitted thus not considered in Ethernet header compression.</w:t>
      </w:r>
      <w:bookmarkEnd w:id="2"/>
      <w:bookmarkEnd w:id="3"/>
      <w:bookmarkEnd w:id="4"/>
      <w:bookmarkEnd w:id="5"/>
      <w:bookmarkEnd w:id="6"/>
      <w:bookmarkEnd w:id="7"/>
      <w:bookmarkEnd w:id="8"/>
      <w:bookmarkEnd w:id="9"/>
      <w:bookmarkEnd w:id="10"/>
      <w:bookmarkEnd w:id="11"/>
      <w:bookmarkEnd w:id="12"/>
      <w:bookmarkEnd w:id="13"/>
    </w:p>
    <w:p w14:paraId="71948B7A" w14:textId="77777777" w:rsidR="00E46CBA" w:rsidRDefault="00E46CBA" w:rsidP="00E46CBA">
      <w:pPr>
        <w:pStyle w:val="Proposal"/>
        <w:tabs>
          <w:tab w:val="num" w:pos="1304"/>
        </w:tabs>
        <w:ind w:left="1304" w:hanging="1304"/>
      </w:pPr>
      <w:bookmarkStart w:id="14" w:name="_Toc3371879"/>
      <w:bookmarkStart w:id="15" w:name="_Toc3373925"/>
      <w:bookmarkStart w:id="16" w:name="_Toc4587323"/>
      <w:bookmarkStart w:id="17" w:name="_Toc4587652"/>
      <w:bookmarkStart w:id="18" w:name="_Toc4588350"/>
      <w:bookmarkStart w:id="19" w:name="_Toc4588382"/>
      <w:bookmarkStart w:id="20" w:name="_Toc4589699"/>
      <w:bookmarkStart w:id="21" w:name="_Toc4590936"/>
      <w:bookmarkStart w:id="22" w:name="_Toc4591847"/>
      <w:bookmarkStart w:id="23" w:name="_Toc4592210"/>
      <w:bookmarkStart w:id="24" w:name="_Toc5524765"/>
      <w:bookmarkStart w:id="25" w:name="_Toc7706799"/>
      <w:r w:rsidRPr="00720766">
        <w:t>Ethernet header compression considers the header fields DESTINATION ADDRESS, SOURCE ADDRESS, TYPE/LENGTH, Q-TAGs (including all sub-fields</w:t>
      </w:r>
      <w:r>
        <w:t>).</w:t>
      </w:r>
      <w:bookmarkEnd w:id="14"/>
      <w:bookmarkEnd w:id="15"/>
      <w:bookmarkEnd w:id="16"/>
      <w:bookmarkEnd w:id="17"/>
      <w:bookmarkEnd w:id="18"/>
      <w:bookmarkEnd w:id="19"/>
      <w:bookmarkEnd w:id="20"/>
      <w:bookmarkEnd w:id="21"/>
      <w:bookmarkEnd w:id="22"/>
      <w:bookmarkEnd w:id="23"/>
      <w:bookmarkEnd w:id="24"/>
      <w:bookmarkEnd w:id="25"/>
    </w:p>
    <w:p w14:paraId="6AB7B038" w14:textId="77777777" w:rsidR="00E46CBA" w:rsidRDefault="00E46CBA" w:rsidP="00E46CBA">
      <w:pPr>
        <w:pStyle w:val="Proposal"/>
        <w:tabs>
          <w:tab w:val="num" w:pos="1304"/>
        </w:tabs>
        <w:ind w:left="1304" w:hanging="1304"/>
      </w:pPr>
      <w:bookmarkStart w:id="26" w:name="_Toc3371880"/>
      <w:bookmarkStart w:id="27" w:name="_Toc3373926"/>
      <w:bookmarkStart w:id="28" w:name="_Toc4587324"/>
      <w:bookmarkStart w:id="29" w:name="_Toc4587653"/>
      <w:bookmarkStart w:id="30" w:name="_Toc4588351"/>
      <w:bookmarkStart w:id="31" w:name="_Toc4588383"/>
      <w:bookmarkStart w:id="32" w:name="_Toc4589700"/>
      <w:bookmarkStart w:id="33" w:name="_Toc4590937"/>
      <w:bookmarkStart w:id="34" w:name="_Toc4591848"/>
      <w:bookmarkStart w:id="35" w:name="_Toc4592211"/>
      <w:bookmarkStart w:id="36" w:name="_Toc5524766"/>
      <w:bookmarkStart w:id="37" w:name="_Toc7706800"/>
      <w:r w:rsidRPr="00720766">
        <w:t>PDCP at gNB is the network anchor for Ethernet header compression.</w:t>
      </w:r>
      <w:bookmarkEnd w:id="26"/>
      <w:bookmarkEnd w:id="27"/>
      <w:bookmarkEnd w:id="28"/>
      <w:bookmarkEnd w:id="29"/>
      <w:bookmarkEnd w:id="30"/>
      <w:bookmarkEnd w:id="31"/>
      <w:bookmarkEnd w:id="32"/>
      <w:bookmarkEnd w:id="33"/>
      <w:bookmarkEnd w:id="34"/>
      <w:bookmarkEnd w:id="35"/>
      <w:bookmarkEnd w:id="36"/>
      <w:bookmarkEnd w:id="37"/>
    </w:p>
    <w:p w14:paraId="23F050A7" w14:textId="77777777" w:rsidR="00E46CBA" w:rsidRPr="00907A7E" w:rsidRDefault="00E46CBA" w:rsidP="00907A7E">
      <w:pPr>
        <w:pStyle w:val="BodyText"/>
      </w:pPr>
      <w:r w:rsidRPr="00907A7E">
        <w:t>In particular for structure-aware compression schemes from [1]:</w:t>
      </w:r>
    </w:p>
    <w:p w14:paraId="5552D741" w14:textId="77777777" w:rsidR="00E46CBA" w:rsidRPr="001D7830" w:rsidRDefault="00E46CBA" w:rsidP="00E46CBA">
      <w:pPr>
        <w:pStyle w:val="Proposal"/>
        <w:tabs>
          <w:tab w:val="num" w:pos="1304"/>
        </w:tabs>
        <w:ind w:left="1304" w:hanging="1304"/>
      </w:pPr>
      <w:bookmarkStart w:id="38" w:name="_Toc3371881"/>
      <w:bookmarkStart w:id="39" w:name="_Toc3373927"/>
      <w:bookmarkStart w:id="40" w:name="_Toc4587325"/>
      <w:bookmarkStart w:id="41" w:name="_Toc4587654"/>
      <w:bookmarkStart w:id="42" w:name="_Toc4588352"/>
      <w:bookmarkStart w:id="43" w:name="_Toc4588384"/>
      <w:bookmarkStart w:id="44" w:name="_Toc4589701"/>
      <w:bookmarkStart w:id="45" w:name="_Toc4590938"/>
      <w:bookmarkStart w:id="46" w:name="_Toc4591849"/>
      <w:bookmarkStart w:id="47" w:name="_Toc4592212"/>
      <w:bookmarkStart w:id="48" w:name="_Toc5524767"/>
      <w:bookmarkStart w:id="49" w:name="_Toc7706801"/>
      <w:r>
        <w:t>N</w:t>
      </w:r>
      <w:r w:rsidRPr="00720766">
        <w:t xml:space="preserve">o further fields of the Ethernet header </w:t>
      </w:r>
      <w:r>
        <w:t>are considered</w:t>
      </w:r>
      <w:r w:rsidRPr="00720766">
        <w:t>.</w:t>
      </w:r>
      <w:bookmarkEnd w:id="38"/>
      <w:bookmarkEnd w:id="39"/>
      <w:bookmarkEnd w:id="40"/>
      <w:bookmarkEnd w:id="41"/>
      <w:bookmarkEnd w:id="42"/>
      <w:bookmarkEnd w:id="43"/>
      <w:bookmarkEnd w:id="44"/>
      <w:bookmarkEnd w:id="45"/>
      <w:bookmarkEnd w:id="46"/>
      <w:bookmarkEnd w:id="47"/>
      <w:bookmarkEnd w:id="48"/>
      <w:bookmarkEnd w:id="49"/>
    </w:p>
    <w:p w14:paraId="6618C87B" w14:textId="77777777" w:rsidR="00E46CBA" w:rsidRPr="001D7830" w:rsidRDefault="00E46CBA" w:rsidP="00E46CBA">
      <w:pPr>
        <w:pStyle w:val="Proposal"/>
        <w:tabs>
          <w:tab w:val="num" w:pos="1304"/>
        </w:tabs>
        <w:ind w:left="1304" w:hanging="1304"/>
      </w:pPr>
      <w:bookmarkStart w:id="50" w:name="_Toc3371882"/>
      <w:bookmarkStart w:id="51" w:name="_Toc3373928"/>
      <w:bookmarkStart w:id="52" w:name="_Toc4587326"/>
      <w:bookmarkStart w:id="53" w:name="_Toc4587655"/>
      <w:bookmarkStart w:id="54" w:name="_Toc4588353"/>
      <w:bookmarkStart w:id="55" w:name="_Toc4588385"/>
      <w:bookmarkStart w:id="56" w:name="_Toc4589702"/>
      <w:bookmarkStart w:id="57" w:name="_Toc4590939"/>
      <w:bookmarkStart w:id="58" w:name="_Toc4591850"/>
      <w:bookmarkStart w:id="59" w:name="_Toc4592213"/>
      <w:bookmarkStart w:id="60" w:name="_Toc5524768"/>
      <w:bookmarkStart w:id="61" w:name="_Toc7706802"/>
      <w:r>
        <w:t>No industrial protocols above Ethernet are considered.</w:t>
      </w:r>
      <w:bookmarkEnd w:id="50"/>
      <w:bookmarkEnd w:id="51"/>
      <w:bookmarkEnd w:id="52"/>
      <w:bookmarkEnd w:id="53"/>
      <w:bookmarkEnd w:id="54"/>
      <w:bookmarkEnd w:id="55"/>
      <w:bookmarkEnd w:id="56"/>
      <w:bookmarkEnd w:id="57"/>
      <w:bookmarkEnd w:id="58"/>
      <w:bookmarkEnd w:id="59"/>
      <w:bookmarkEnd w:id="60"/>
      <w:bookmarkEnd w:id="61"/>
    </w:p>
    <w:p w14:paraId="5FCFF7CA" w14:textId="77777777" w:rsidR="00E46CBA" w:rsidRPr="001D7830" w:rsidRDefault="00E46CBA" w:rsidP="00E46CBA">
      <w:pPr>
        <w:pStyle w:val="Proposal"/>
        <w:tabs>
          <w:tab w:val="num" w:pos="1304"/>
        </w:tabs>
        <w:ind w:left="1304" w:hanging="1304"/>
      </w:pPr>
      <w:bookmarkStart w:id="62" w:name="_Toc3371883"/>
      <w:bookmarkStart w:id="63" w:name="_Toc3373929"/>
      <w:bookmarkStart w:id="64" w:name="_Toc4587327"/>
      <w:bookmarkStart w:id="65" w:name="_Toc4587656"/>
      <w:bookmarkStart w:id="66" w:name="_Toc4588354"/>
      <w:bookmarkStart w:id="67" w:name="_Toc4588386"/>
      <w:bookmarkStart w:id="68" w:name="_Toc4589703"/>
      <w:bookmarkStart w:id="69" w:name="_Toc4590940"/>
      <w:bookmarkStart w:id="70" w:name="_Toc4591851"/>
      <w:bookmarkStart w:id="71" w:name="_Toc4592214"/>
      <w:bookmarkStart w:id="72" w:name="_Toc5524769"/>
      <w:bookmarkStart w:id="73" w:name="_Toc7706803"/>
      <w:r>
        <w:t>No IP header compression within a joint solution is considered.</w:t>
      </w:r>
      <w:bookmarkEnd w:id="62"/>
      <w:bookmarkEnd w:id="63"/>
      <w:bookmarkEnd w:id="64"/>
      <w:bookmarkEnd w:id="65"/>
      <w:bookmarkEnd w:id="66"/>
      <w:bookmarkEnd w:id="67"/>
      <w:bookmarkEnd w:id="68"/>
      <w:bookmarkEnd w:id="69"/>
      <w:bookmarkEnd w:id="70"/>
      <w:bookmarkEnd w:id="71"/>
      <w:bookmarkEnd w:id="72"/>
      <w:bookmarkEnd w:id="73"/>
    </w:p>
    <w:p w14:paraId="6CE7900F" w14:textId="4BCB3256" w:rsidR="00903F57" w:rsidRPr="00F83C60" w:rsidRDefault="008F2F99" w:rsidP="00907A7E">
      <w:pPr>
        <w:pStyle w:val="BodyText"/>
      </w:pPr>
      <w:r w:rsidRPr="00F83C60">
        <w:t xml:space="preserve">Furthermore, since Ethernet header compression is not developed within RoHC framework, </w:t>
      </w:r>
      <w:r w:rsidR="006335B2" w:rsidRPr="00F83C60">
        <w:t>this Ethernet header compression becomes disjoint with the solution for IP header compression, i.e. RoHC.</w:t>
      </w:r>
      <w:r w:rsidR="00481E5B" w:rsidRPr="00F83C60">
        <w:t xml:space="preserve"> </w:t>
      </w:r>
      <w:r w:rsidR="00D96844" w:rsidRPr="00F83C60">
        <w:t>We believe there is value in allowing both Ethernet and IP header compression at the same time</w:t>
      </w:r>
      <w:r w:rsidR="0023111B">
        <w:t>.</w:t>
      </w:r>
      <w:r w:rsidR="00D96844" w:rsidRPr="00F83C60">
        <w:t xml:space="preserve"> </w:t>
      </w:r>
      <w:r w:rsidR="0023111B">
        <w:t>T</w:t>
      </w:r>
      <w:r w:rsidR="0023111B" w:rsidRPr="00F83C60">
        <w:t>herefore,</w:t>
      </w:r>
      <w:r w:rsidR="00D96844" w:rsidRPr="00F83C60">
        <w:t xml:space="preserve"> we should aim for an Ethernet header compression solution that can be used at the same time as IP header compression, </w:t>
      </w:r>
      <w:r w:rsidR="00D96844" w:rsidRPr="00F83C60">
        <w:lastRenderedPageBreak/>
        <w:t xml:space="preserve">which should be an achievable design principle </w:t>
      </w:r>
      <w:r w:rsidR="00C17111" w:rsidRPr="00F83C60">
        <w:t xml:space="preserve">given there is no overlap in the solutions. E.g. PDCP algorithm could invoke </w:t>
      </w:r>
      <w:r w:rsidR="00774DA7" w:rsidRPr="00F83C60">
        <w:t xml:space="preserve">Ethernet compression/decompression just before RoHC for IP compression/decompression. </w:t>
      </w:r>
    </w:p>
    <w:p w14:paraId="069CFAA2" w14:textId="0C5C080F" w:rsidR="00C17111" w:rsidRPr="00F83C60" w:rsidRDefault="00083927" w:rsidP="00907A7E">
      <w:pPr>
        <w:pStyle w:val="Proposal"/>
        <w:tabs>
          <w:tab w:val="num" w:pos="1304"/>
        </w:tabs>
        <w:ind w:left="1304" w:hanging="1304"/>
      </w:pPr>
      <w:bookmarkStart w:id="74" w:name="_Toc7706804"/>
      <w:r w:rsidRPr="00F83C60">
        <w:t>Ethernet header compression solution does not affect IP header compression solution (ROHC), i.e. can be used at the same time for same bearer</w:t>
      </w:r>
      <w:r w:rsidR="00C17111" w:rsidRPr="00F83C60">
        <w:t>.</w:t>
      </w:r>
      <w:bookmarkEnd w:id="74"/>
    </w:p>
    <w:p w14:paraId="4861E9CF" w14:textId="29B7027F" w:rsidR="00E46CBA" w:rsidRPr="00907A7E" w:rsidRDefault="00E46CBA" w:rsidP="00907A7E">
      <w:pPr>
        <w:pStyle w:val="BodyText"/>
      </w:pPr>
      <w:r w:rsidRPr="00907A7E">
        <w:t>It was noted as well that additional complexity of removing padding in Ethernet header compression must be justified. Due to the absence of the length field in the Ethernet header (since TYPE field is used instead in typical user plane traffic), considering removing padding in a structure-aware scheme would lead to further complexities, i.e. the length would need to be inferred from lower layer fields. We don’t believe this extra complexity is justified thus propose:</w:t>
      </w:r>
    </w:p>
    <w:p w14:paraId="6F53737A" w14:textId="404948B2" w:rsidR="00E46CBA" w:rsidRDefault="00E46CBA" w:rsidP="00E46CBA">
      <w:pPr>
        <w:pStyle w:val="Proposal"/>
        <w:tabs>
          <w:tab w:val="num" w:pos="1304"/>
        </w:tabs>
        <w:ind w:left="1304" w:hanging="1304"/>
      </w:pPr>
      <w:bookmarkStart w:id="75" w:name="_Toc3371884"/>
      <w:bookmarkStart w:id="76" w:name="_Toc3373930"/>
      <w:bookmarkStart w:id="77" w:name="_Toc4587328"/>
      <w:bookmarkStart w:id="78" w:name="_Toc4587657"/>
      <w:bookmarkStart w:id="79" w:name="_Toc4588355"/>
      <w:bookmarkStart w:id="80" w:name="_Toc4588387"/>
      <w:bookmarkStart w:id="81" w:name="_Toc4589704"/>
      <w:bookmarkStart w:id="82" w:name="_Toc4590941"/>
      <w:bookmarkStart w:id="83" w:name="_Toc4591852"/>
      <w:bookmarkStart w:id="84" w:name="_Toc4592215"/>
      <w:bookmarkStart w:id="85" w:name="_Toc5524770"/>
      <w:bookmarkStart w:id="86" w:name="_Toc7706805"/>
      <w:r>
        <w:t>Padding removal is not considered.</w:t>
      </w:r>
      <w:bookmarkEnd w:id="75"/>
      <w:bookmarkEnd w:id="76"/>
      <w:bookmarkEnd w:id="77"/>
      <w:bookmarkEnd w:id="78"/>
      <w:bookmarkEnd w:id="79"/>
      <w:bookmarkEnd w:id="80"/>
      <w:bookmarkEnd w:id="81"/>
      <w:bookmarkEnd w:id="82"/>
      <w:bookmarkEnd w:id="83"/>
      <w:bookmarkEnd w:id="84"/>
      <w:bookmarkEnd w:id="85"/>
      <w:bookmarkEnd w:id="86"/>
    </w:p>
    <w:p w14:paraId="5676A536" w14:textId="54338FEC" w:rsidR="00B42E8E" w:rsidRDefault="00982DEA" w:rsidP="00B42E8E">
      <w:pPr>
        <w:pStyle w:val="BodyText"/>
      </w:pPr>
      <w:proofErr w:type="gramStart"/>
      <w:r>
        <w:t>Similarly</w:t>
      </w:r>
      <w:proofErr w:type="gramEnd"/>
      <w:r>
        <w:t xml:space="preserve"> as </w:t>
      </w:r>
      <w:r w:rsidR="0017315A">
        <w:t>IP heade</w:t>
      </w:r>
      <w:r w:rsidR="009D3630">
        <w:t>r</w:t>
      </w:r>
      <w:r w:rsidR="0017315A">
        <w:t xml:space="preserve"> compression </w:t>
      </w:r>
      <w:r w:rsidRPr="00982DEA">
        <w:t xml:space="preserve">ROHC </w:t>
      </w:r>
      <w:r>
        <w:t>as</w:t>
      </w:r>
      <w:r w:rsidRPr="00982DEA">
        <w:t xml:space="preserve"> defined on PDCP i.e. on a per</w:t>
      </w:r>
      <w:r w:rsidR="0017315A">
        <w:t>-</w:t>
      </w:r>
      <w:r w:rsidRPr="00982DEA">
        <w:t xml:space="preserve">bearer level, </w:t>
      </w:r>
      <w:r>
        <w:t xml:space="preserve">we assume that </w:t>
      </w:r>
      <w:r w:rsidR="0017315A">
        <w:t>Ethernet header compression is also specified on PDCP, i.e. per-bearer level</w:t>
      </w:r>
      <w:r w:rsidR="004C1C37">
        <w:t>. T</w:t>
      </w:r>
      <w:r w:rsidR="0017315A">
        <w:t xml:space="preserve">hereby </w:t>
      </w:r>
      <w:r w:rsidRPr="00982DEA">
        <w:t>packets from multiple flows</w:t>
      </w:r>
      <w:r w:rsidR="004C1C37">
        <w:t xml:space="preserve"> </w:t>
      </w:r>
      <w:r w:rsidR="00525240">
        <w:t xml:space="preserve">i.e. </w:t>
      </w:r>
      <w:r w:rsidRPr="00982DEA">
        <w:t xml:space="preserve">TSN </w:t>
      </w:r>
      <w:r w:rsidR="00525240">
        <w:t>traffic classes or streams</w:t>
      </w:r>
      <w:r w:rsidRPr="00982DEA">
        <w:t xml:space="preserve"> </w:t>
      </w:r>
      <w:r w:rsidR="00525240">
        <w:t>could be</w:t>
      </w:r>
      <w:r w:rsidR="00525240" w:rsidRPr="00982DEA">
        <w:t xml:space="preserve"> multiplexed on one such bearer</w:t>
      </w:r>
      <w:r w:rsidRPr="00982DEA">
        <w:t xml:space="preserve">. Some </w:t>
      </w:r>
      <w:r w:rsidR="00525240">
        <w:t>header field values of</w:t>
      </w:r>
      <w:r w:rsidRPr="00982DEA">
        <w:t xml:space="preserve"> those </w:t>
      </w:r>
      <w:r w:rsidR="00525240">
        <w:t xml:space="preserve">packet streams would be the same, which basically defines </w:t>
      </w:r>
      <w:r w:rsidR="00971477">
        <w:t>packets belonging to the same flow</w:t>
      </w:r>
      <w:r w:rsidRPr="00982DEA">
        <w:t>. For example</w:t>
      </w:r>
      <w:r w:rsidR="00971477">
        <w:t>,</w:t>
      </w:r>
      <w:r w:rsidRPr="00982DEA">
        <w:t xml:space="preserve"> source/destination addresses in the to be compressed headers may be the same in a flow. When packets of different flows are multiplexed, packets with different header fields e.g. source/destination fields, may be transmitted in an intertwined irregular manner. An efficient header compression protocol would need to identify the individual packet flows in order to remove redundancy i.e. static header fields within packets of each flow. Grouping of packets into flows </w:t>
      </w:r>
      <w:r w:rsidR="00C72BC4">
        <w:t>must thus be supported by Ethernet header compression</w:t>
      </w:r>
      <w:r w:rsidRPr="00982DEA">
        <w:t xml:space="preserve">. Compressor and decompression establish a compression context specific to </w:t>
      </w:r>
      <w:r w:rsidR="00C72BC4">
        <w:t>a</w:t>
      </w:r>
      <w:r w:rsidRPr="00982DEA">
        <w:t xml:space="preserve"> flow, and those contexts are identified with a context identifier (CID</w:t>
      </w:r>
      <w:r w:rsidR="00C72BC4">
        <w:t xml:space="preserve"> in ROHC) or flow </w:t>
      </w:r>
      <w:r w:rsidR="00F3531B">
        <w:t xml:space="preserve">identifier. </w:t>
      </w:r>
    </w:p>
    <w:p w14:paraId="489E21B9" w14:textId="30E2FFEF" w:rsidR="00F3531B" w:rsidRDefault="004A6106" w:rsidP="00F3531B">
      <w:pPr>
        <w:pStyle w:val="Proposal"/>
        <w:tabs>
          <w:tab w:val="num" w:pos="1304"/>
        </w:tabs>
        <w:ind w:left="1304" w:hanging="1304"/>
      </w:pPr>
      <w:bookmarkStart w:id="87" w:name="_Toc7706806"/>
      <w:r>
        <w:t>Support identification of header compression context</w:t>
      </w:r>
      <w:r w:rsidR="006737A3">
        <w:t>s</w:t>
      </w:r>
      <w:r>
        <w:t>/flow</w:t>
      </w:r>
      <w:r w:rsidR="006737A3">
        <w:t>s</w:t>
      </w:r>
      <w:r>
        <w:t xml:space="preserve"> </w:t>
      </w:r>
      <w:r w:rsidR="00BD3EC6">
        <w:t>defined by packets with same static header field values</w:t>
      </w:r>
      <w:r w:rsidR="00F3531B">
        <w:t>.</w:t>
      </w:r>
      <w:bookmarkEnd w:id="87"/>
    </w:p>
    <w:p w14:paraId="6E2598AF" w14:textId="3163CD91" w:rsidR="0045007A" w:rsidRDefault="00764BFD" w:rsidP="00B42E8E">
      <w:pPr>
        <w:pStyle w:val="BodyText"/>
      </w:pPr>
      <w:r w:rsidRPr="00764BFD">
        <w:t>To achieve good compression gains in each flow, knowledge of static-ness or change patterns of certain header fields is utilized, e.g. which header fields do not change from packet to packet</w:t>
      </w:r>
      <w:r>
        <w:t xml:space="preserve">. </w:t>
      </w:r>
      <w:r w:rsidRPr="00764BFD">
        <w:t>The ROHC framework defines various general compression methods</w:t>
      </w:r>
      <w:r w:rsidR="00570584">
        <w:t xml:space="preserve"> or functions</w:t>
      </w:r>
      <w:r w:rsidRPr="00764BFD">
        <w:t>,</w:t>
      </w:r>
      <w:r>
        <w:t xml:space="preserve"> not only considering static field values but also </w:t>
      </w:r>
      <w:r w:rsidRPr="00764BFD">
        <w:t>header field change</w:t>
      </w:r>
      <w:r w:rsidR="0085500C">
        <w:t>s</w:t>
      </w:r>
      <w:r w:rsidRPr="00764BFD">
        <w:t xml:space="preserve"> in a defined/known manner from packet to packet</w:t>
      </w:r>
      <w:r w:rsidR="0085500C">
        <w:t xml:space="preserve">, </w:t>
      </w:r>
      <w:r w:rsidRPr="00764BFD">
        <w:t xml:space="preserve">as well as further advanced profile-specific methods. For </w:t>
      </w:r>
      <w:r w:rsidR="00570584">
        <w:t xml:space="preserve">the 3GPP based solution on </w:t>
      </w:r>
      <w:r w:rsidRPr="00764BFD">
        <w:t xml:space="preserve">Ethernet header compression, </w:t>
      </w:r>
      <w:r w:rsidR="0085500C">
        <w:t xml:space="preserve">however, </w:t>
      </w:r>
      <w:r w:rsidRPr="00764BFD">
        <w:t xml:space="preserve">where the focus according to TR [1] should be on simple compression schemes, </w:t>
      </w:r>
      <w:r w:rsidR="00570584">
        <w:t xml:space="preserve">we believe that it is sufficient to only </w:t>
      </w:r>
      <w:r w:rsidR="009D2B63">
        <w:t>specify solutions for static header field value compression (i.e. no functions</w:t>
      </w:r>
      <w:r w:rsidR="0089474B">
        <w:t xml:space="preserve">). </w:t>
      </w:r>
    </w:p>
    <w:p w14:paraId="68E5D1B2" w14:textId="6754EAC7" w:rsidR="0089474B" w:rsidRDefault="0089474B" w:rsidP="0089474B">
      <w:pPr>
        <w:pStyle w:val="Proposal"/>
        <w:tabs>
          <w:tab w:val="num" w:pos="1304"/>
        </w:tabs>
        <w:ind w:left="1304" w:hanging="1304"/>
      </w:pPr>
      <w:bookmarkStart w:id="88" w:name="_Toc7706807"/>
      <w:r>
        <w:t>Only consider method for static header field value compression (no functions for change-patterns).</w:t>
      </w:r>
      <w:bookmarkEnd w:id="88"/>
    </w:p>
    <w:p w14:paraId="7DF84C0B" w14:textId="73D1AFF9" w:rsidR="0089474B" w:rsidRPr="000229B4" w:rsidRDefault="009918BD" w:rsidP="00B42E8E">
      <w:pPr>
        <w:pStyle w:val="BodyText"/>
        <w:rPr>
          <w:highlight w:val="yellow"/>
        </w:rPr>
      </w:pPr>
      <w:r w:rsidRPr="009918BD">
        <w:t>One core feature of ROHC is robustness i.e. tolerance to packet losses and out-of-order delivery over the link. While the tolerance level is a compromise against compression efficiency, and may depend on the compression profile employed, there is no general requirement of the ROHC framework to assume an error free or always in-order delivering link, therefore ROHC may also be employed over RLC UM using links. This is an important metric for TSN traffic patterns</w:t>
      </w:r>
      <w:r w:rsidR="007E42AA">
        <w:t xml:space="preserve"> </w:t>
      </w:r>
      <w:r w:rsidRPr="009918BD">
        <w:t>which operate with a very high packet reliability on the one hand but due to defined survival times</w:t>
      </w:r>
      <w:r w:rsidR="00EE637F">
        <w:t xml:space="preserve"> on application level</w:t>
      </w:r>
      <w:r w:rsidRPr="009918BD">
        <w:t xml:space="preserve"> on the other hand the associated TSN service would still continue operation when a single packet error occurs within the survival time. However, if subsequent packet errors (correlated) occur within the survival time, the service would be interrupted. It is thus of very high importance that the header compression protocol does not introduce too strong interdependencies of subsequent packets, i.e. that decompression is still possible for subsequent packets of a failed packet.</w:t>
      </w:r>
    </w:p>
    <w:p w14:paraId="34AF4589" w14:textId="4F459431" w:rsidR="001D17C6" w:rsidRPr="002638A0" w:rsidRDefault="009918BD" w:rsidP="004F3E01">
      <w:pPr>
        <w:pStyle w:val="Proposal"/>
        <w:tabs>
          <w:tab w:val="num" w:pos="1304"/>
        </w:tabs>
        <w:ind w:left="1304" w:hanging="1304"/>
      </w:pPr>
      <w:bookmarkStart w:id="89" w:name="_Toc7706808"/>
      <w:r>
        <w:t>3GPP solution for Ethernet header compression considers robustness against failures (e.g. in RLC UM</w:t>
      </w:r>
      <w:r w:rsidR="00214ADF">
        <w:t>).</w:t>
      </w:r>
      <w:bookmarkEnd w:id="89"/>
    </w:p>
    <w:p w14:paraId="380A4BA0" w14:textId="0D2D2924" w:rsidR="006E062C" w:rsidRPr="00675F36" w:rsidRDefault="00B409E0" w:rsidP="00CE0424">
      <w:pPr>
        <w:pStyle w:val="Heading1"/>
      </w:pPr>
      <w:bookmarkStart w:id="90" w:name="_Ref189046994"/>
      <w:r>
        <w:t>3</w:t>
      </w:r>
      <w:r>
        <w:tab/>
      </w:r>
      <w:bookmarkEnd w:id="90"/>
      <w:r w:rsidR="00675F36">
        <w:t>Conclusion</w:t>
      </w:r>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4B53DECE" w14:textId="15F9EC96" w:rsidR="00C35E26" w:rsidRDefault="00675F3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06798" w:history="1">
        <w:r w:rsidR="00C35E26" w:rsidRPr="00420910">
          <w:rPr>
            <w:rStyle w:val="Hyperlink"/>
            <w:noProof/>
          </w:rPr>
          <w:t>Proposal 1</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Preamble, SFD and FCS are ignored and not transmitted thus not considered in Ethernet header compression.</w:t>
        </w:r>
      </w:hyperlink>
    </w:p>
    <w:p w14:paraId="6B975CE0" w14:textId="078547A0"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799" w:history="1">
        <w:r w:rsidR="00C35E26" w:rsidRPr="00420910">
          <w:rPr>
            <w:rStyle w:val="Hyperlink"/>
            <w:noProof/>
          </w:rPr>
          <w:t>Proposal 2</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Ethernet header compression considers the header fields DESTINATION ADDRESS, SOURCE ADDRESS, TYPE/LENGTH, Q-TAGs (including all sub-fields).</w:t>
        </w:r>
      </w:hyperlink>
    </w:p>
    <w:p w14:paraId="28D2E7A0" w14:textId="2D5FF2B3"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0" w:history="1">
        <w:r w:rsidR="00C35E26" w:rsidRPr="00420910">
          <w:rPr>
            <w:rStyle w:val="Hyperlink"/>
            <w:noProof/>
          </w:rPr>
          <w:t>Proposal 3</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PDCP at gNB is the network anchor for Ethernet header compression.</w:t>
        </w:r>
      </w:hyperlink>
    </w:p>
    <w:p w14:paraId="3E0CAE7B" w14:textId="5D3BD58E"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1" w:history="1">
        <w:r w:rsidR="00C35E26" w:rsidRPr="00420910">
          <w:rPr>
            <w:rStyle w:val="Hyperlink"/>
            <w:noProof/>
          </w:rPr>
          <w:t>Proposal 4</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No further fields of the Ethernet header are considered.</w:t>
        </w:r>
      </w:hyperlink>
    </w:p>
    <w:p w14:paraId="078E77DC" w14:textId="561119D3"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2" w:history="1">
        <w:r w:rsidR="00C35E26" w:rsidRPr="00420910">
          <w:rPr>
            <w:rStyle w:val="Hyperlink"/>
            <w:noProof/>
          </w:rPr>
          <w:t>Proposal 5</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No industrial protocols above Ethernet are considered.</w:t>
        </w:r>
      </w:hyperlink>
    </w:p>
    <w:p w14:paraId="7F98D7DC" w14:textId="6F437D92"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3" w:history="1">
        <w:r w:rsidR="00C35E26" w:rsidRPr="00420910">
          <w:rPr>
            <w:rStyle w:val="Hyperlink"/>
            <w:noProof/>
          </w:rPr>
          <w:t>Proposal 6</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No IP header compression within a joint solution is considered.</w:t>
        </w:r>
      </w:hyperlink>
    </w:p>
    <w:p w14:paraId="259E01D1" w14:textId="14547662"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4" w:history="1">
        <w:r w:rsidR="00C35E26" w:rsidRPr="00420910">
          <w:rPr>
            <w:rStyle w:val="Hyperlink"/>
            <w:noProof/>
          </w:rPr>
          <w:t>Proposal 7</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Ethernet header compression solution does not affect IP header compression solution (ROHC), i.e. can be used at the same time for same bearer.</w:t>
        </w:r>
      </w:hyperlink>
    </w:p>
    <w:p w14:paraId="39B8822C" w14:textId="609388E4"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5" w:history="1">
        <w:r w:rsidR="00C35E26" w:rsidRPr="00420910">
          <w:rPr>
            <w:rStyle w:val="Hyperlink"/>
            <w:noProof/>
          </w:rPr>
          <w:t>Proposal 8</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Padding removal is not considered.</w:t>
        </w:r>
      </w:hyperlink>
    </w:p>
    <w:p w14:paraId="7666A441" w14:textId="31A858E6"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6" w:history="1">
        <w:r w:rsidR="00C35E26" w:rsidRPr="00420910">
          <w:rPr>
            <w:rStyle w:val="Hyperlink"/>
            <w:noProof/>
          </w:rPr>
          <w:t>Proposal 9</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Support identification of header compression contexts/flows defined by packets with same static header field values.</w:t>
        </w:r>
      </w:hyperlink>
    </w:p>
    <w:p w14:paraId="5AB83C63" w14:textId="6FC515DE"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7" w:history="1">
        <w:r w:rsidR="00C35E26" w:rsidRPr="00420910">
          <w:rPr>
            <w:rStyle w:val="Hyperlink"/>
            <w:noProof/>
          </w:rPr>
          <w:t>Proposal 10</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Only consider method for static header field value compression (no functions for change-patterns).</w:t>
        </w:r>
      </w:hyperlink>
    </w:p>
    <w:p w14:paraId="68F175A8" w14:textId="46D4080C" w:rsidR="00C35E26" w:rsidRDefault="00835CE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706808" w:history="1">
        <w:r w:rsidR="00C35E26" w:rsidRPr="00420910">
          <w:rPr>
            <w:rStyle w:val="Hyperlink"/>
            <w:noProof/>
          </w:rPr>
          <w:t>Proposal 11</w:t>
        </w:r>
        <w:r w:rsidR="00C35E26">
          <w:rPr>
            <w:rFonts w:asciiTheme="minorHAnsi" w:eastAsiaTheme="minorEastAsia" w:hAnsiTheme="minorHAnsi" w:cstheme="minorBidi"/>
            <w:b w:val="0"/>
            <w:noProof/>
            <w:sz w:val="22"/>
            <w:szCs w:val="22"/>
            <w:lang w:val="en-150" w:eastAsia="en-150"/>
          </w:rPr>
          <w:tab/>
        </w:r>
        <w:r w:rsidR="00C35E26" w:rsidRPr="00420910">
          <w:rPr>
            <w:rStyle w:val="Hyperlink"/>
            <w:noProof/>
          </w:rPr>
          <w:t>New 3GPP solution for Ethernet header compression considers robustness against failures (e.g. in RLC UM).</w:t>
        </w:r>
      </w:hyperlink>
    </w:p>
    <w:p w14:paraId="3511E588" w14:textId="7F1B09CC"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t>4</w:t>
      </w:r>
      <w:r>
        <w:tab/>
      </w:r>
      <w:r w:rsidR="00F81F06">
        <w:t>References</w:t>
      </w:r>
    </w:p>
    <w:p w14:paraId="2330BCFD" w14:textId="674E39AF" w:rsidR="00F81F06" w:rsidRPr="00BE550D" w:rsidRDefault="0056714B" w:rsidP="00BE550D">
      <w:pPr>
        <w:pStyle w:val="Reference"/>
      </w:pPr>
      <w:r w:rsidRPr="00E843FF">
        <w:rPr>
          <w:bCs/>
        </w:rPr>
        <w:t>Technical Report 38.825 v16.0, Study on NR industrial Internet of Things (IoT)</w:t>
      </w:r>
    </w:p>
    <w:p w14:paraId="3F07DD65" w14:textId="3F2A7608" w:rsidR="00BE550D" w:rsidRPr="00BE550D" w:rsidRDefault="00BE550D" w:rsidP="00BE550D">
      <w:pPr>
        <w:pStyle w:val="Reference"/>
      </w:pPr>
      <w:r w:rsidRPr="00E843FF">
        <w:t>RP-190728, New WID Support of NR Industrial Internet of Things (IoT)</w:t>
      </w:r>
    </w:p>
    <w:sectPr w:rsidR="00BE550D" w:rsidRPr="00BE550D"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7B63C" w14:textId="77777777" w:rsidR="009F2042" w:rsidRDefault="009F2042">
      <w:r>
        <w:separator/>
      </w:r>
    </w:p>
  </w:endnote>
  <w:endnote w:type="continuationSeparator" w:id="0">
    <w:p w14:paraId="3302493A" w14:textId="77777777" w:rsidR="009F2042" w:rsidRDefault="009F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CDDED" w14:textId="77777777" w:rsidR="009F2042" w:rsidRDefault="009F2042">
      <w:r>
        <w:separator/>
      </w:r>
    </w:p>
  </w:footnote>
  <w:footnote w:type="continuationSeparator" w:id="0">
    <w:p w14:paraId="13495D63" w14:textId="77777777" w:rsidR="009F2042" w:rsidRDefault="009F2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287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CB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793527"/>
    <w:multiLevelType w:val="hybridMultilevel"/>
    <w:tmpl w:val="C608C416"/>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2"/>
  </w:num>
  <w:num w:numId="23">
    <w:abstractNumId w:val="11"/>
  </w:num>
  <w:num w:numId="24">
    <w:abstractNumId w:val="16"/>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0BC"/>
    <w:rsid w:val="000006E1"/>
    <w:rsid w:val="00002A37"/>
    <w:rsid w:val="0000564C"/>
    <w:rsid w:val="00006446"/>
    <w:rsid w:val="00006896"/>
    <w:rsid w:val="00007CDC"/>
    <w:rsid w:val="00011B28"/>
    <w:rsid w:val="00012B71"/>
    <w:rsid w:val="00015D15"/>
    <w:rsid w:val="000229B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258"/>
    <w:rsid w:val="00077E5F"/>
    <w:rsid w:val="0008036A"/>
    <w:rsid w:val="00081AE6"/>
    <w:rsid w:val="00083927"/>
    <w:rsid w:val="000855EB"/>
    <w:rsid w:val="00085B52"/>
    <w:rsid w:val="000866F2"/>
    <w:rsid w:val="0009009F"/>
    <w:rsid w:val="00091557"/>
    <w:rsid w:val="000924C1"/>
    <w:rsid w:val="000924F0"/>
    <w:rsid w:val="00093474"/>
    <w:rsid w:val="0009510F"/>
    <w:rsid w:val="000A026B"/>
    <w:rsid w:val="000A1B7B"/>
    <w:rsid w:val="000A56F2"/>
    <w:rsid w:val="000A6D0C"/>
    <w:rsid w:val="000B2719"/>
    <w:rsid w:val="000B3A8F"/>
    <w:rsid w:val="000B4AB9"/>
    <w:rsid w:val="000B58C3"/>
    <w:rsid w:val="000B61E9"/>
    <w:rsid w:val="000B78FE"/>
    <w:rsid w:val="000C165A"/>
    <w:rsid w:val="000C2E19"/>
    <w:rsid w:val="000D0D07"/>
    <w:rsid w:val="000D4797"/>
    <w:rsid w:val="000D7BE1"/>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DD"/>
    <w:rsid w:val="0012377F"/>
    <w:rsid w:val="00124314"/>
    <w:rsid w:val="00126758"/>
    <w:rsid w:val="00126B4A"/>
    <w:rsid w:val="00132083"/>
    <w:rsid w:val="00132FD0"/>
    <w:rsid w:val="001344C0"/>
    <w:rsid w:val="001346FA"/>
    <w:rsid w:val="00135252"/>
    <w:rsid w:val="00137AB5"/>
    <w:rsid w:val="00137F0B"/>
    <w:rsid w:val="00151E23"/>
    <w:rsid w:val="001526A8"/>
    <w:rsid w:val="001526E0"/>
    <w:rsid w:val="001551B5"/>
    <w:rsid w:val="001659C1"/>
    <w:rsid w:val="0017315A"/>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62B2"/>
    <w:rsid w:val="001D17C6"/>
    <w:rsid w:val="001D51BA"/>
    <w:rsid w:val="001D53E7"/>
    <w:rsid w:val="001D6342"/>
    <w:rsid w:val="001D6D53"/>
    <w:rsid w:val="001E58E2"/>
    <w:rsid w:val="001E7AED"/>
    <w:rsid w:val="001F3916"/>
    <w:rsid w:val="001F54C5"/>
    <w:rsid w:val="001F662C"/>
    <w:rsid w:val="001F6D3A"/>
    <w:rsid w:val="001F7074"/>
    <w:rsid w:val="00200490"/>
    <w:rsid w:val="00201F3A"/>
    <w:rsid w:val="00203F96"/>
    <w:rsid w:val="002069B2"/>
    <w:rsid w:val="00207FA3"/>
    <w:rsid w:val="00214ADF"/>
    <w:rsid w:val="00214DA8"/>
    <w:rsid w:val="00214DC8"/>
    <w:rsid w:val="00215423"/>
    <w:rsid w:val="002158FA"/>
    <w:rsid w:val="00220600"/>
    <w:rsid w:val="002224DB"/>
    <w:rsid w:val="00223FCB"/>
    <w:rsid w:val="002252C3"/>
    <w:rsid w:val="00225C54"/>
    <w:rsid w:val="00230765"/>
    <w:rsid w:val="00230D18"/>
    <w:rsid w:val="0023111B"/>
    <w:rsid w:val="002319E4"/>
    <w:rsid w:val="00235632"/>
    <w:rsid w:val="00235872"/>
    <w:rsid w:val="00241559"/>
    <w:rsid w:val="002435B3"/>
    <w:rsid w:val="002458EB"/>
    <w:rsid w:val="002500C8"/>
    <w:rsid w:val="00257543"/>
    <w:rsid w:val="002617E7"/>
    <w:rsid w:val="002638A0"/>
    <w:rsid w:val="00264228"/>
    <w:rsid w:val="00264334"/>
    <w:rsid w:val="0026473E"/>
    <w:rsid w:val="00266214"/>
    <w:rsid w:val="002674A4"/>
    <w:rsid w:val="00267C83"/>
    <w:rsid w:val="0027144F"/>
    <w:rsid w:val="00271813"/>
    <w:rsid w:val="00271F3A"/>
    <w:rsid w:val="00273278"/>
    <w:rsid w:val="002737F4"/>
    <w:rsid w:val="002805F5"/>
    <w:rsid w:val="00280751"/>
    <w:rsid w:val="00281D8B"/>
    <w:rsid w:val="0028280A"/>
    <w:rsid w:val="00286ACD"/>
    <w:rsid w:val="00287838"/>
    <w:rsid w:val="002907B5"/>
    <w:rsid w:val="00292EB7"/>
    <w:rsid w:val="00294A79"/>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3C74"/>
    <w:rsid w:val="002E7CAE"/>
    <w:rsid w:val="002F2771"/>
    <w:rsid w:val="002F37A9"/>
    <w:rsid w:val="002F6952"/>
    <w:rsid w:val="00301CE6"/>
    <w:rsid w:val="0030256B"/>
    <w:rsid w:val="0030501F"/>
    <w:rsid w:val="00305E4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06A"/>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21A"/>
    <w:rsid w:val="003F6BBE"/>
    <w:rsid w:val="004000E8"/>
    <w:rsid w:val="00402C2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212"/>
    <w:rsid w:val="00437447"/>
    <w:rsid w:val="00441A92"/>
    <w:rsid w:val="004431DC"/>
    <w:rsid w:val="00444F56"/>
    <w:rsid w:val="00446488"/>
    <w:rsid w:val="0045007A"/>
    <w:rsid w:val="004517AA"/>
    <w:rsid w:val="00452CAC"/>
    <w:rsid w:val="00457565"/>
    <w:rsid w:val="00457B71"/>
    <w:rsid w:val="00461A16"/>
    <w:rsid w:val="004669E2"/>
    <w:rsid w:val="00470C31"/>
    <w:rsid w:val="00471DE0"/>
    <w:rsid w:val="004734D0"/>
    <w:rsid w:val="0047556B"/>
    <w:rsid w:val="00477768"/>
    <w:rsid w:val="0048107C"/>
    <w:rsid w:val="00481E5B"/>
    <w:rsid w:val="00492BC5"/>
    <w:rsid w:val="004964F1"/>
    <w:rsid w:val="004A16BC"/>
    <w:rsid w:val="004A2B94"/>
    <w:rsid w:val="004A6106"/>
    <w:rsid w:val="004B1F13"/>
    <w:rsid w:val="004B6F6A"/>
    <w:rsid w:val="004B7C0C"/>
    <w:rsid w:val="004C1C37"/>
    <w:rsid w:val="004C3898"/>
    <w:rsid w:val="004D36B1"/>
    <w:rsid w:val="004D7EBD"/>
    <w:rsid w:val="004E2680"/>
    <w:rsid w:val="004E28F9"/>
    <w:rsid w:val="004E462E"/>
    <w:rsid w:val="004E56DC"/>
    <w:rsid w:val="004E76F4"/>
    <w:rsid w:val="004F0B4E"/>
    <w:rsid w:val="004F0B6C"/>
    <w:rsid w:val="004F2078"/>
    <w:rsid w:val="004F3E01"/>
    <w:rsid w:val="004F4DA3"/>
    <w:rsid w:val="004F66CA"/>
    <w:rsid w:val="004F7E7E"/>
    <w:rsid w:val="00506557"/>
    <w:rsid w:val="0050677A"/>
    <w:rsid w:val="005108D8"/>
    <w:rsid w:val="005116F9"/>
    <w:rsid w:val="005153A7"/>
    <w:rsid w:val="005219CF"/>
    <w:rsid w:val="00525240"/>
    <w:rsid w:val="00534B59"/>
    <w:rsid w:val="00536759"/>
    <w:rsid w:val="00537C62"/>
    <w:rsid w:val="00546970"/>
    <w:rsid w:val="00554E19"/>
    <w:rsid w:val="0056121F"/>
    <w:rsid w:val="0056714B"/>
    <w:rsid w:val="00570584"/>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5B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7A3"/>
    <w:rsid w:val="006741F2"/>
    <w:rsid w:val="00674CC3"/>
    <w:rsid w:val="00675C72"/>
    <w:rsid w:val="00675F36"/>
    <w:rsid w:val="006771F9"/>
    <w:rsid w:val="006776D7"/>
    <w:rsid w:val="00681003"/>
    <w:rsid w:val="006817C9"/>
    <w:rsid w:val="00683ECE"/>
    <w:rsid w:val="00685F2E"/>
    <w:rsid w:val="00695FC2"/>
    <w:rsid w:val="00696949"/>
    <w:rsid w:val="00697052"/>
    <w:rsid w:val="006A1F37"/>
    <w:rsid w:val="006A46FB"/>
    <w:rsid w:val="006A4A43"/>
    <w:rsid w:val="006A5E28"/>
    <w:rsid w:val="006A697B"/>
    <w:rsid w:val="006A7AFF"/>
    <w:rsid w:val="006B1816"/>
    <w:rsid w:val="006B2099"/>
    <w:rsid w:val="006B2E68"/>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5E"/>
    <w:rsid w:val="006F6582"/>
    <w:rsid w:val="0070346E"/>
    <w:rsid w:val="00704EDB"/>
    <w:rsid w:val="00706101"/>
    <w:rsid w:val="007068C8"/>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BFD"/>
    <w:rsid w:val="00765281"/>
    <w:rsid w:val="00766BAD"/>
    <w:rsid w:val="007729A2"/>
    <w:rsid w:val="00774DA7"/>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F7A"/>
    <w:rsid w:val="007B3D2D"/>
    <w:rsid w:val="007B50AE"/>
    <w:rsid w:val="007B51DF"/>
    <w:rsid w:val="007C05DD"/>
    <w:rsid w:val="007C3D18"/>
    <w:rsid w:val="007C60BF"/>
    <w:rsid w:val="007C6A07"/>
    <w:rsid w:val="007C75A1"/>
    <w:rsid w:val="007C77A5"/>
    <w:rsid w:val="007D04E5"/>
    <w:rsid w:val="007D5901"/>
    <w:rsid w:val="007D7526"/>
    <w:rsid w:val="007E42AA"/>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CE2"/>
    <w:rsid w:val="008376AC"/>
    <w:rsid w:val="008421F5"/>
    <w:rsid w:val="008444E8"/>
    <w:rsid w:val="00844E80"/>
    <w:rsid w:val="00846FE7"/>
    <w:rsid w:val="0085500C"/>
    <w:rsid w:val="00856911"/>
    <w:rsid w:val="008677FD"/>
    <w:rsid w:val="008706D4"/>
    <w:rsid w:val="00870F8A"/>
    <w:rsid w:val="008719A4"/>
    <w:rsid w:val="00871D23"/>
    <w:rsid w:val="00874312"/>
    <w:rsid w:val="0087437C"/>
    <w:rsid w:val="00875CD7"/>
    <w:rsid w:val="00876B4D"/>
    <w:rsid w:val="00877F18"/>
    <w:rsid w:val="00884E39"/>
    <w:rsid w:val="008941E3"/>
    <w:rsid w:val="0089474B"/>
    <w:rsid w:val="00894A88"/>
    <w:rsid w:val="00895386"/>
    <w:rsid w:val="00895FFB"/>
    <w:rsid w:val="008A21FF"/>
    <w:rsid w:val="008A2CE2"/>
    <w:rsid w:val="008A30AC"/>
    <w:rsid w:val="008A44B8"/>
    <w:rsid w:val="008A51A8"/>
    <w:rsid w:val="008A54C7"/>
    <w:rsid w:val="008A77D8"/>
    <w:rsid w:val="008B0483"/>
    <w:rsid w:val="008B120C"/>
    <w:rsid w:val="008B4FB3"/>
    <w:rsid w:val="008B51A0"/>
    <w:rsid w:val="008B592A"/>
    <w:rsid w:val="008B6618"/>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F99"/>
    <w:rsid w:val="008F33DC"/>
    <w:rsid w:val="008F477F"/>
    <w:rsid w:val="00902350"/>
    <w:rsid w:val="0090336B"/>
    <w:rsid w:val="00903F57"/>
    <w:rsid w:val="009053AA"/>
    <w:rsid w:val="00906939"/>
    <w:rsid w:val="00907A7E"/>
    <w:rsid w:val="00910B7D"/>
    <w:rsid w:val="00911DFB"/>
    <w:rsid w:val="009139D9"/>
    <w:rsid w:val="00913A51"/>
    <w:rsid w:val="00914AD8"/>
    <w:rsid w:val="00916079"/>
    <w:rsid w:val="00917CE9"/>
    <w:rsid w:val="00920BF2"/>
    <w:rsid w:val="00922010"/>
    <w:rsid w:val="00931BD9"/>
    <w:rsid w:val="00936875"/>
    <w:rsid w:val="009368F3"/>
    <w:rsid w:val="00941636"/>
    <w:rsid w:val="00943742"/>
    <w:rsid w:val="0094549C"/>
    <w:rsid w:val="00945C05"/>
    <w:rsid w:val="00946945"/>
    <w:rsid w:val="00947713"/>
    <w:rsid w:val="00950DE7"/>
    <w:rsid w:val="00953920"/>
    <w:rsid w:val="00953D47"/>
    <w:rsid w:val="0095681E"/>
    <w:rsid w:val="009572D4"/>
    <w:rsid w:val="00961921"/>
    <w:rsid w:val="0096430A"/>
    <w:rsid w:val="0096554B"/>
    <w:rsid w:val="0096584A"/>
    <w:rsid w:val="00971477"/>
    <w:rsid w:val="00971F08"/>
    <w:rsid w:val="0097603D"/>
    <w:rsid w:val="00976949"/>
    <w:rsid w:val="00980477"/>
    <w:rsid w:val="00982DEA"/>
    <w:rsid w:val="00985253"/>
    <w:rsid w:val="009853B3"/>
    <w:rsid w:val="0098597F"/>
    <w:rsid w:val="0098611C"/>
    <w:rsid w:val="00990630"/>
    <w:rsid w:val="00991761"/>
    <w:rsid w:val="009918BD"/>
    <w:rsid w:val="009933BB"/>
    <w:rsid w:val="00994DCA"/>
    <w:rsid w:val="009960EC"/>
    <w:rsid w:val="009970DD"/>
    <w:rsid w:val="009A0FBA"/>
    <w:rsid w:val="009A1601"/>
    <w:rsid w:val="009A3BB6"/>
    <w:rsid w:val="009A3F93"/>
    <w:rsid w:val="009A462D"/>
    <w:rsid w:val="009A5CBA"/>
    <w:rsid w:val="009B1F30"/>
    <w:rsid w:val="009B3AC2"/>
    <w:rsid w:val="009B4DF4"/>
    <w:rsid w:val="009B564E"/>
    <w:rsid w:val="009B7E87"/>
    <w:rsid w:val="009C0169"/>
    <w:rsid w:val="009C403E"/>
    <w:rsid w:val="009D2B63"/>
    <w:rsid w:val="009D3630"/>
    <w:rsid w:val="009D4FF0"/>
    <w:rsid w:val="009D703C"/>
    <w:rsid w:val="009D718F"/>
    <w:rsid w:val="009E068F"/>
    <w:rsid w:val="009E14E0"/>
    <w:rsid w:val="009E35DB"/>
    <w:rsid w:val="009E47A3"/>
    <w:rsid w:val="009F08F3"/>
    <w:rsid w:val="009F2042"/>
    <w:rsid w:val="009F344F"/>
    <w:rsid w:val="00A031D8"/>
    <w:rsid w:val="00A048A8"/>
    <w:rsid w:val="00A04F49"/>
    <w:rsid w:val="00A13E54"/>
    <w:rsid w:val="00A17F63"/>
    <w:rsid w:val="00A2193B"/>
    <w:rsid w:val="00A2351A"/>
    <w:rsid w:val="00A2610B"/>
    <w:rsid w:val="00A264A9"/>
    <w:rsid w:val="00A26DCF"/>
    <w:rsid w:val="00A27785"/>
    <w:rsid w:val="00A30187"/>
    <w:rsid w:val="00A3448A"/>
    <w:rsid w:val="00A36297"/>
    <w:rsid w:val="00A41E2B"/>
    <w:rsid w:val="00A45B74"/>
    <w:rsid w:val="00A5120E"/>
    <w:rsid w:val="00A52E1D"/>
    <w:rsid w:val="00A61499"/>
    <w:rsid w:val="00A62A77"/>
    <w:rsid w:val="00A63483"/>
    <w:rsid w:val="00A657D7"/>
    <w:rsid w:val="00A660AC"/>
    <w:rsid w:val="00A67E6C"/>
    <w:rsid w:val="00A71B99"/>
    <w:rsid w:val="00A739D0"/>
    <w:rsid w:val="00A761D4"/>
    <w:rsid w:val="00A77EC4"/>
    <w:rsid w:val="00A8339F"/>
    <w:rsid w:val="00A8777A"/>
    <w:rsid w:val="00A92879"/>
    <w:rsid w:val="00A9442A"/>
    <w:rsid w:val="00AA016F"/>
    <w:rsid w:val="00AA1ED6"/>
    <w:rsid w:val="00AA3CB1"/>
    <w:rsid w:val="00AA51D6"/>
    <w:rsid w:val="00AA7B7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CD6"/>
    <w:rsid w:val="00B05084"/>
    <w:rsid w:val="00B077E0"/>
    <w:rsid w:val="00B157F9"/>
    <w:rsid w:val="00B20256"/>
    <w:rsid w:val="00B20D09"/>
    <w:rsid w:val="00B23FD8"/>
    <w:rsid w:val="00B2763F"/>
    <w:rsid w:val="00B27AAC"/>
    <w:rsid w:val="00B30929"/>
    <w:rsid w:val="00B37013"/>
    <w:rsid w:val="00B372AA"/>
    <w:rsid w:val="00B40445"/>
    <w:rsid w:val="00B409E0"/>
    <w:rsid w:val="00B41888"/>
    <w:rsid w:val="00B42E8E"/>
    <w:rsid w:val="00B45A52"/>
    <w:rsid w:val="00B46175"/>
    <w:rsid w:val="00B548B7"/>
    <w:rsid w:val="00B62475"/>
    <w:rsid w:val="00B664C7"/>
    <w:rsid w:val="00B7080E"/>
    <w:rsid w:val="00B739F6"/>
    <w:rsid w:val="00B81A6C"/>
    <w:rsid w:val="00B85DE5"/>
    <w:rsid w:val="00B90F73"/>
    <w:rsid w:val="00B93B59"/>
    <w:rsid w:val="00B9406A"/>
    <w:rsid w:val="00BA2280"/>
    <w:rsid w:val="00BA2A08"/>
    <w:rsid w:val="00BA56D2"/>
    <w:rsid w:val="00BA76E0"/>
    <w:rsid w:val="00BB1F72"/>
    <w:rsid w:val="00BB2A25"/>
    <w:rsid w:val="00BB51E9"/>
    <w:rsid w:val="00BC0FDC"/>
    <w:rsid w:val="00BC3053"/>
    <w:rsid w:val="00BC4D2E"/>
    <w:rsid w:val="00BD3EC6"/>
    <w:rsid w:val="00BD48AC"/>
    <w:rsid w:val="00BD5F1A"/>
    <w:rsid w:val="00BE1234"/>
    <w:rsid w:val="00BE2FA6"/>
    <w:rsid w:val="00BE333F"/>
    <w:rsid w:val="00BE550D"/>
    <w:rsid w:val="00BE7406"/>
    <w:rsid w:val="00BE7603"/>
    <w:rsid w:val="00BF3279"/>
    <w:rsid w:val="00BF6DB1"/>
    <w:rsid w:val="00BF74C7"/>
    <w:rsid w:val="00C015D4"/>
    <w:rsid w:val="00C015F1"/>
    <w:rsid w:val="00C01F33"/>
    <w:rsid w:val="00C02CC6"/>
    <w:rsid w:val="00C040F7"/>
    <w:rsid w:val="00C044AB"/>
    <w:rsid w:val="00C05706"/>
    <w:rsid w:val="00C07377"/>
    <w:rsid w:val="00C10478"/>
    <w:rsid w:val="00C12107"/>
    <w:rsid w:val="00C14D4B"/>
    <w:rsid w:val="00C154BB"/>
    <w:rsid w:val="00C17111"/>
    <w:rsid w:val="00C279B5"/>
    <w:rsid w:val="00C27C45"/>
    <w:rsid w:val="00C35E26"/>
    <w:rsid w:val="00C3719D"/>
    <w:rsid w:val="00C37CB2"/>
    <w:rsid w:val="00C473A5"/>
    <w:rsid w:val="00C54995"/>
    <w:rsid w:val="00C54D41"/>
    <w:rsid w:val="00C60783"/>
    <w:rsid w:val="00C64672"/>
    <w:rsid w:val="00C70697"/>
    <w:rsid w:val="00C72093"/>
    <w:rsid w:val="00C72BC4"/>
    <w:rsid w:val="00C72EF4"/>
    <w:rsid w:val="00C744FE"/>
    <w:rsid w:val="00C75D2F"/>
    <w:rsid w:val="00C767BE"/>
    <w:rsid w:val="00C76E3C"/>
    <w:rsid w:val="00C81568"/>
    <w:rsid w:val="00C82760"/>
    <w:rsid w:val="00C9027A"/>
    <w:rsid w:val="00C9068E"/>
    <w:rsid w:val="00C93814"/>
    <w:rsid w:val="00C93C4B"/>
    <w:rsid w:val="00C944AB"/>
    <w:rsid w:val="00C95B40"/>
    <w:rsid w:val="00CA1ED8"/>
    <w:rsid w:val="00CB1F63"/>
    <w:rsid w:val="00CB35D0"/>
    <w:rsid w:val="00CB7170"/>
    <w:rsid w:val="00CC040E"/>
    <w:rsid w:val="00CC111F"/>
    <w:rsid w:val="00CC2011"/>
    <w:rsid w:val="00CC3EA0"/>
    <w:rsid w:val="00CC7B45"/>
    <w:rsid w:val="00CD1188"/>
    <w:rsid w:val="00CD2ED1"/>
    <w:rsid w:val="00CD337B"/>
    <w:rsid w:val="00CE0424"/>
    <w:rsid w:val="00CE7561"/>
    <w:rsid w:val="00CF101D"/>
    <w:rsid w:val="00CF1354"/>
    <w:rsid w:val="00CF3B1F"/>
    <w:rsid w:val="00CF3BF6"/>
    <w:rsid w:val="00CF625B"/>
    <w:rsid w:val="00CF687E"/>
    <w:rsid w:val="00D0349B"/>
    <w:rsid w:val="00D05391"/>
    <w:rsid w:val="00D10249"/>
    <w:rsid w:val="00D115C3"/>
    <w:rsid w:val="00D11897"/>
    <w:rsid w:val="00D13135"/>
    <w:rsid w:val="00D13E4E"/>
    <w:rsid w:val="00D239A7"/>
    <w:rsid w:val="00D23F47"/>
    <w:rsid w:val="00D2702D"/>
    <w:rsid w:val="00D36E71"/>
    <w:rsid w:val="00D37D87"/>
    <w:rsid w:val="00D40B33"/>
    <w:rsid w:val="00D4318F"/>
    <w:rsid w:val="00D438BF"/>
    <w:rsid w:val="00D440F8"/>
    <w:rsid w:val="00D546FF"/>
    <w:rsid w:val="00D55AD5"/>
    <w:rsid w:val="00D576CA"/>
    <w:rsid w:val="00D61AF5"/>
    <w:rsid w:val="00D652B5"/>
    <w:rsid w:val="00D66155"/>
    <w:rsid w:val="00D708B0"/>
    <w:rsid w:val="00D732E2"/>
    <w:rsid w:val="00D77B1D"/>
    <w:rsid w:val="00D8021F"/>
    <w:rsid w:val="00D80383"/>
    <w:rsid w:val="00D823C6"/>
    <w:rsid w:val="00D8327F"/>
    <w:rsid w:val="00D86CA3"/>
    <w:rsid w:val="00D871CE"/>
    <w:rsid w:val="00D9196D"/>
    <w:rsid w:val="00D92982"/>
    <w:rsid w:val="00D96844"/>
    <w:rsid w:val="00DA305E"/>
    <w:rsid w:val="00DA5417"/>
    <w:rsid w:val="00DA56E8"/>
    <w:rsid w:val="00DB0A9F"/>
    <w:rsid w:val="00DB26BD"/>
    <w:rsid w:val="00DB377D"/>
    <w:rsid w:val="00DC2D36"/>
    <w:rsid w:val="00DC53EF"/>
    <w:rsid w:val="00DE5608"/>
    <w:rsid w:val="00DE58D0"/>
    <w:rsid w:val="00DE61A3"/>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CBA"/>
    <w:rsid w:val="00E47AEF"/>
    <w:rsid w:val="00E53B75"/>
    <w:rsid w:val="00E54E3B"/>
    <w:rsid w:val="00E57565"/>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06A"/>
    <w:rsid w:val="00E93FFE"/>
    <w:rsid w:val="00E94F8A"/>
    <w:rsid w:val="00EA7A41"/>
    <w:rsid w:val="00EB077B"/>
    <w:rsid w:val="00EB1C65"/>
    <w:rsid w:val="00EB4EA2"/>
    <w:rsid w:val="00EC24D5"/>
    <w:rsid w:val="00EC27C6"/>
    <w:rsid w:val="00EC4207"/>
    <w:rsid w:val="00EC5653"/>
    <w:rsid w:val="00EC71CE"/>
    <w:rsid w:val="00ED00FC"/>
    <w:rsid w:val="00ED1006"/>
    <w:rsid w:val="00ED78D6"/>
    <w:rsid w:val="00EE637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31B"/>
    <w:rsid w:val="00F40F0C"/>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1F06"/>
    <w:rsid w:val="00F83C6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DB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spacing w:after="0"/>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spacing w:after="0"/>
      <w:ind w:left="454" w:hanging="454"/>
    </w:pPr>
    <w:rPr>
      <w:sz w:val="16"/>
    </w:rPr>
  </w:style>
  <w:style w:type="paragraph" w:customStyle="1" w:styleId="3GPPHeader">
    <w:name w:val="3GPP_Header"/>
    <w:basedOn w:val="BodyText"/>
    <w:rsid w:val="00BF6DB1"/>
    <w:pPr>
      <w:tabs>
        <w:tab w:val="left" w:pos="1701"/>
        <w:tab w:val="right" w:pos="9639"/>
      </w:tabs>
      <w:spacing w:after="240"/>
    </w:pPr>
    <w:rPr>
      <w:b/>
      <w:sz w:val="24"/>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rsid w:val="00BF6DB1"/>
    <w:pPr>
      <w:numPr>
        <w:numId w:val="2"/>
      </w:numPr>
    </w:pPr>
  </w:style>
  <w:style w:type="paragraph" w:styleId="BalloonText">
    <w:name w:val="Balloon Text"/>
    <w:basedOn w:val="Normal"/>
    <w:link w:val="BalloonTextChar"/>
    <w:rsid w:val="00BF6DB1"/>
    <w:pPr>
      <w:spacing w:after="0"/>
    </w:pPr>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BF6DB1"/>
    <w:pPr>
      <w:spacing w:after="120"/>
      <w:jc w:val="both"/>
    </w:pPr>
    <w:rPr>
      <w:rFonts w:ascii="Arial" w:hAnsi="Arial"/>
      <w:lang w:eastAsia="zh-CN"/>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clear" w:pos="1304"/>
        <w:tab w:val="left" w:pos="1701"/>
      </w:tabs>
      <w:ind w:left="1701" w:hanging="1701"/>
    </w:pPr>
    <w:rPr>
      <w:b/>
      <w:bCs/>
    </w:rPr>
  </w:style>
  <w:style w:type="character" w:customStyle="1" w:styleId="BodyTextChar">
    <w:name w:val="Body Text Char"/>
    <w:link w:val="BodyText"/>
    <w:rsid w:val="00BF6DB1"/>
    <w:rPr>
      <w:rFonts w:ascii="Arial" w:hAnsi="Arial"/>
      <w:lang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pPr>
      <w:spacing w:after="0"/>
    </w:pPr>
  </w:style>
  <w:style w:type="paragraph" w:customStyle="1" w:styleId="TAL">
    <w:name w:val="TAL"/>
    <w:basedOn w:val="Normal"/>
    <w:link w:val="TALCar"/>
    <w:rsid w:val="00BF6DB1"/>
    <w:pPr>
      <w:keepNext/>
      <w:keepLines/>
      <w:spacing w:after="0"/>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BF6DB1"/>
    <w:pPr>
      <w:keepNext w:val="0"/>
      <w:spacing w:before="0" w:after="240"/>
    </w:p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pPr>
      <w:spacing w:after="0"/>
    </w:pPr>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hAnsi="Segoe UI" w:cs="Segoe UI"/>
      <w:sz w:val="18"/>
      <w:szCs w:val="18"/>
      <w:lang w:eastAsia="ja-JP"/>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F6DB1"/>
    <w:rPr>
      <w:rFonts w:ascii="Arial" w:eastAsia="MS Mincho" w:hAnsi="Arial"/>
      <w:szCs w:val="24"/>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after="0"/>
    </w:pPr>
    <w:rPr>
      <w:rFonts w:ascii="Arial" w:eastAsia="MS Mincho" w:hAnsi="Arial"/>
      <w:b/>
      <w:szCs w:val="24"/>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imes New Roman" w:hAnsi="Times New Roman"/>
      <w:sz w:val="16"/>
      <w:lang w:eastAsia="ja-JP"/>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6DB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F6DB1"/>
    <w:rPr>
      <w:rFonts w:ascii="Calibri" w:eastAsia="Calibri" w:hAnsi="Calibri"/>
      <w:sz w:val="22"/>
      <w:szCs w:val="22"/>
      <w:lang w:val="x-none" w:eastAsia="en-US"/>
    </w:rPr>
  </w:style>
  <w:style w:type="paragraph" w:customStyle="1" w:styleId="NF">
    <w:name w:val="NF"/>
    <w:basedOn w:val="NO"/>
    <w:rsid w:val="00BF6DB1"/>
    <w:pPr>
      <w:keepNext/>
      <w:spacing w:after="0"/>
    </w:pPr>
    <w:rPr>
      <w:rFonts w:ascii="Arial" w:hAnsi="Arial"/>
      <w:sz w:val="18"/>
    </w:rPr>
  </w:style>
  <w:style w:type="paragraph" w:customStyle="1" w:styleId="NW">
    <w:name w:val="NW"/>
    <w:basedOn w:val="NO"/>
    <w:rsid w:val="00BF6DB1"/>
    <w:pPr>
      <w:spacing w:after="0"/>
    </w:pPr>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hAnsi="Arial"/>
      <w:sz w:val="18"/>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sz w:val="18"/>
      <w:lang w:val="x-none" w:eastAsia="x-none"/>
    </w:rPr>
  </w:style>
  <w:style w:type="character" w:customStyle="1" w:styleId="TFChar">
    <w:name w:val="TF Char"/>
    <w:link w:val="TF"/>
    <w:rsid w:val="00BF6DB1"/>
    <w:rPr>
      <w:rFonts w:ascii="Arial" w:hAnsi="Arial"/>
      <w:b/>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customStyle="1" w:styleId="Agreement">
    <w:name w:val="Agreement"/>
    <w:basedOn w:val="Normal"/>
    <w:next w:val="Doc-text2"/>
    <w:rsid w:val="00D2702D"/>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78479">
      <w:bodyDiv w:val="1"/>
      <w:marLeft w:val="0"/>
      <w:marRight w:val="0"/>
      <w:marTop w:val="0"/>
      <w:marBottom w:val="0"/>
      <w:divBdr>
        <w:top w:val="none" w:sz="0" w:space="0" w:color="auto"/>
        <w:left w:val="none" w:sz="0" w:space="0" w:color="auto"/>
        <w:bottom w:val="none" w:sz="0" w:space="0" w:color="auto"/>
        <w:right w:val="none" w:sz="0" w:space="0" w:color="auto"/>
      </w:divBdr>
      <w:divsChild>
        <w:div w:id="275716819">
          <w:marLeft w:val="0"/>
          <w:marRight w:val="0"/>
          <w:marTop w:val="0"/>
          <w:marBottom w:val="0"/>
          <w:divBdr>
            <w:top w:val="none" w:sz="0" w:space="0" w:color="auto"/>
            <w:left w:val="none" w:sz="0" w:space="0" w:color="auto"/>
            <w:bottom w:val="none" w:sz="0" w:space="0" w:color="auto"/>
            <w:right w:val="none" w:sz="0" w:space="0" w:color="auto"/>
          </w:divBdr>
        </w:div>
      </w:divsChild>
    </w:div>
    <w:div w:id="1682658122">
      <w:bodyDiv w:val="1"/>
      <w:marLeft w:val="0"/>
      <w:marRight w:val="0"/>
      <w:marTop w:val="0"/>
      <w:marBottom w:val="0"/>
      <w:divBdr>
        <w:top w:val="none" w:sz="0" w:space="0" w:color="auto"/>
        <w:left w:val="none" w:sz="0" w:space="0" w:color="auto"/>
        <w:bottom w:val="none" w:sz="0" w:space="0" w:color="auto"/>
        <w:right w:val="none" w:sz="0" w:space="0" w:color="auto"/>
      </w:divBdr>
      <w:divsChild>
        <w:div w:id="1391808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5NUHHDQN7SK2-1476151046-45666</_dlc_DocId>
    <_dlc_DocIdUrl xmlns="f166a696-7b5b-4ccd-9f0c-ffde0cceec81">
      <Url>https://ericsson.sharepoint.com/sites/star/_layouts/15/DocIdRedir.aspx?ID=5NUHHDQN7SK2-1476151046-45666</Url>
      <Description>5NUHHDQN7SK2-1476151046-45666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D4A27-B1CC-42DA-869B-BA68735C9EA6}">
  <ds:schemaRefs>
    <ds:schemaRef ds:uri="http://schemas.microsoft.com/sharepoint/events"/>
  </ds:schemaRefs>
</ds:datastoreItem>
</file>

<file path=customXml/itemProps2.xml><?xml version="1.0" encoding="utf-8"?>
<ds:datastoreItem xmlns:ds="http://schemas.openxmlformats.org/officeDocument/2006/customXml" ds:itemID="{64C32971-039D-454C-BBC7-FED12D29306F}">
  <ds:schemaRefs>
    <ds:schemaRef ds:uri="Microsoft.SharePoint.Taxonomy.ContentTypeSync"/>
  </ds:schemaRefs>
</ds:datastoreItem>
</file>

<file path=customXml/itemProps3.xml><?xml version="1.0" encoding="utf-8"?>
<ds:datastoreItem xmlns:ds="http://schemas.openxmlformats.org/officeDocument/2006/customXml" ds:itemID="{9C76C9FD-14D1-4351-9F02-3AD0FD491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F588F-C3CA-4972-A6F5-2244787929D8}">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6.xml><?xml version="1.0" encoding="utf-8"?>
<ds:datastoreItem xmlns:ds="http://schemas.openxmlformats.org/officeDocument/2006/customXml" ds:itemID="{A81047B0-B9FB-49A1-9E2A-687DB05FF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99</TotalTime>
  <Pages>3</Pages>
  <Words>1237</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Torsten Dudda</cp:lastModifiedBy>
  <cp:revision>111</cp:revision>
  <cp:lastPrinted>2008-01-31T07:09:00Z</cp:lastPrinted>
  <dcterms:created xsi:type="dcterms:W3CDTF">2019-04-08T08:00:00Z</dcterms:created>
  <dcterms:modified xsi:type="dcterms:W3CDTF">2019-05-02T16:07:00Z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d3dd53c8-ddd4-4cfe-b592-81511d71beb0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